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C286F" w14:textId="77777777" w:rsidR="00643EA7" w:rsidRDefault="00997F14" w:rsidP="00643EA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43EA7">
        <w:rPr>
          <w:rFonts w:ascii="Corbel" w:hAnsi="Corbel"/>
          <w:bCs/>
          <w:i/>
        </w:rPr>
        <w:t>Załącznik nr 1.5 do Zarządzenia Rektora UR nr 7/2023</w:t>
      </w:r>
    </w:p>
    <w:p w14:paraId="41D7EE49" w14:textId="77777777" w:rsidR="00643EA7" w:rsidRDefault="00643EA7" w:rsidP="00643EA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3DD36B2" w14:textId="77777777" w:rsidR="00643EA7" w:rsidRDefault="00643EA7" w:rsidP="00643EA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28880BC7" w14:textId="77777777" w:rsidR="00643EA7" w:rsidRDefault="00643EA7" w:rsidP="0069632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7AA125D" w14:textId="77777777" w:rsidR="00643EA7" w:rsidRDefault="00643EA7" w:rsidP="00643EA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2027/2028</w:t>
      </w:r>
    </w:p>
    <w:p w14:paraId="328F5845" w14:textId="77777777" w:rsidR="00643EA7" w:rsidRDefault="00643EA7" w:rsidP="00643EA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230E27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374A27" w14:textId="77777777" w:rsidTr="00B819C8">
        <w:tc>
          <w:tcPr>
            <w:tcW w:w="2694" w:type="dxa"/>
            <w:vAlign w:val="center"/>
          </w:tcPr>
          <w:p w14:paraId="086C59F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FC3A900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 lotnicze gospodarcze</w:t>
            </w:r>
          </w:p>
        </w:tc>
      </w:tr>
      <w:tr w:rsidR="0085747A" w:rsidRPr="009C54AE" w14:paraId="6191BC6A" w14:textId="77777777" w:rsidTr="00B819C8">
        <w:tc>
          <w:tcPr>
            <w:tcW w:w="2694" w:type="dxa"/>
            <w:vAlign w:val="center"/>
          </w:tcPr>
          <w:p w14:paraId="74249C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8B142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373290" w14:textId="77777777" w:rsidTr="00B819C8">
        <w:tc>
          <w:tcPr>
            <w:tcW w:w="2694" w:type="dxa"/>
            <w:vAlign w:val="center"/>
          </w:tcPr>
          <w:p w14:paraId="2EF625F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1A7CEC" w14:textId="77777777" w:rsidR="0085747A" w:rsidRPr="008B4F40" w:rsidRDefault="008B4F40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8B4F40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008D2751" w14:textId="77777777" w:rsidTr="00B819C8">
        <w:tc>
          <w:tcPr>
            <w:tcW w:w="2694" w:type="dxa"/>
            <w:vAlign w:val="center"/>
          </w:tcPr>
          <w:p w14:paraId="1B9BAD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593D30" w14:textId="77777777" w:rsidR="0085747A" w:rsidRPr="009C54AE" w:rsidRDefault="008B4F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59B9915F" w14:textId="77777777" w:rsidTr="00B819C8">
        <w:tc>
          <w:tcPr>
            <w:tcW w:w="2694" w:type="dxa"/>
            <w:vAlign w:val="center"/>
          </w:tcPr>
          <w:p w14:paraId="422A0F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2AE7489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7C8FE77A" w14:textId="77777777" w:rsidTr="00B819C8">
        <w:tc>
          <w:tcPr>
            <w:tcW w:w="2694" w:type="dxa"/>
            <w:vAlign w:val="center"/>
          </w:tcPr>
          <w:p w14:paraId="3F0ACF0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B59132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6145ACBA" w14:textId="77777777" w:rsidTr="00B819C8">
        <w:tc>
          <w:tcPr>
            <w:tcW w:w="2694" w:type="dxa"/>
            <w:vAlign w:val="center"/>
          </w:tcPr>
          <w:p w14:paraId="37B03B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FA3EBC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2E166C45" w14:textId="77777777" w:rsidTr="00B819C8">
        <w:tc>
          <w:tcPr>
            <w:tcW w:w="2694" w:type="dxa"/>
            <w:vAlign w:val="center"/>
          </w:tcPr>
          <w:p w14:paraId="490054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AE1989" w14:textId="77777777" w:rsidR="0085747A" w:rsidRPr="009C54AE" w:rsidRDefault="00FF10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85747A" w:rsidRPr="009C54AE" w14:paraId="14B830AB" w14:textId="77777777" w:rsidTr="00B819C8">
        <w:tc>
          <w:tcPr>
            <w:tcW w:w="2694" w:type="dxa"/>
            <w:vAlign w:val="center"/>
          </w:tcPr>
          <w:p w14:paraId="2D4462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77C473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</w:t>
            </w:r>
            <w:r w:rsidR="00C81AC6">
              <w:rPr>
                <w:b w:val="0"/>
                <w:color w:val="auto"/>
                <w:sz w:val="22"/>
              </w:rPr>
              <w:t>II</w:t>
            </w:r>
          </w:p>
        </w:tc>
      </w:tr>
      <w:tr w:rsidR="0085747A" w:rsidRPr="009C54AE" w14:paraId="023FC82B" w14:textId="77777777" w:rsidTr="00B819C8">
        <w:tc>
          <w:tcPr>
            <w:tcW w:w="2694" w:type="dxa"/>
            <w:vAlign w:val="center"/>
          </w:tcPr>
          <w:p w14:paraId="792FCF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2A4257" w14:textId="77777777" w:rsidR="0085747A" w:rsidRPr="009C54AE" w:rsidRDefault="008047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 – panel lotniczy</w:t>
            </w:r>
          </w:p>
        </w:tc>
      </w:tr>
      <w:tr w:rsidR="00923D7D" w:rsidRPr="009C54AE" w14:paraId="7ABABC3E" w14:textId="77777777" w:rsidTr="00B819C8">
        <w:tc>
          <w:tcPr>
            <w:tcW w:w="2694" w:type="dxa"/>
            <w:vAlign w:val="center"/>
          </w:tcPr>
          <w:p w14:paraId="63EED4D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671C6F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643EA7" w14:paraId="15BB0A82" w14:textId="77777777" w:rsidTr="00B819C8">
        <w:tc>
          <w:tcPr>
            <w:tcW w:w="2694" w:type="dxa"/>
            <w:vAlign w:val="center"/>
          </w:tcPr>
          <w:p w14:paraId="68D482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672B3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643EA7" w14:paraId="0D7C6C7C" w14:textId="77777777" w:rsidTr="00B819C8">
        <w:tc>
          <w:tcPr>
            <w:tcW w:w="2694" w:type="dxa"/>
            <w:vAlign w:val="center"/>
          </w:tcPr>
          <w:p w14:paraId="438EC9A9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DB2738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795A7C0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2A2CA8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3FFB2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8BE01C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C34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B7D4E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BF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BE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CD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DC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B6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F4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89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74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45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5A6DF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C3EE" w14:textId="77777777" w:rsidR="00015B8F" w:rsidRPr="009C54AE" w:rsidRDefault="00E801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C81AC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C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03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02EA" w14:textId="77777777" w:rsidR="00015B8F" w:rsidRPr="009C54AE" w:rsidRDefault="00524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84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C3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6E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13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E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B7C9" w14:textId="77777777" w:rsidR="00015B8F" w:rsidRPr="009C54AE" w:rsidRDefault="00C81A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387AD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3C9EE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5A7F328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728221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AFCC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46358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5EB36D8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7E2C96" w14:textId="5535C05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A2019BB" w14:textId="77777777" w:rsidR="00643EA7" w:rsidRPr="009C54AE" w:rsidRDefault="00643EA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69D626E" w14:textId="77777777" w:rsidTr="00745302">
        <w:tc>
          <w:tcPr>
            <w:tcW w:w="9670" w:type="dxa"/>
          </w:tcPr>
          <w:p w14:paraId="17814E16" w14:textId="77777777" w:rsidR="0085747A" w:rsidRPr="003D020C" w:rsidRDefault="00E80122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</w:p>
        </w:tc>
      </w:tr>
    </w:tbl>
    <w:p w14:paraId="6ED5F7E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93CF2E" w14:textId="28741597" w:rsidR="0085747A" w:rsidRPr="00C05F44" w:rsidRDefault="0069632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E7FDA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1A83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1003FB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26F201D" w14:textId="77777777" w:rsidTr="00643EA7">
        <w:tc>
          <w:tcPr>
            <w:tcW w:w="843" w:type="dxa"/>
            <w:vAlign w:val="center"/>
          </w:tcPr>
          <w:p w14:paraId="31985C1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D11C2AF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  <w:r>
              <w:rPr>
                <w:rFonts w:eastAsia="Cambria"/>
              </w:rPr>
              <w:t>Celem wykładu jest prezentacja form</w:t>
            </w:r>
            <w:r w:rsidRPr="006A72B3">
              <w:rPr>
                <w:rFonts w:eastAsia="Cambria" w:cs="TimesNewRomanCE"/>
                <w:lang w:eastAsia="pl-PL"/>
              </w:rPr>
              <w:t xml:space="preserve"> oddziaływania państwa na </w:t>
            </w:r>
            <w:r w:rsidR="00673E64">
              <w:rPr>
                <w:rFonts w:eastAsia="Cambria" w:cs="TimesNewRomanCE"/>
                <w:lang w:eastAsia="pl-PL"/>
              </w:rPr>
              <w:t>działalność lotniczą</w:t>
            </w:r>
            <w:r w:rsidRPr="006A72B3">
              <w:rPr>
                <w:rFonts w:eastAsia="Cambria" w:cs="TimesNewRomanCE"/>
                <w:lang w:eastAsia="pl-PL"/>
              </w:rPr>
              <w:t xml:space="preserve"> przy wykorzystaniu różnorodnych instrumentów prawnych na </w:t>
            </w:r>
            <w:r w:rsidR="00673E64" w:rsidRPr="006A72B3">
              <w:rPr>
                <w:rFonts w:eastAsia="Cambria" w:cs="TimesNewRomanCE"/>
                <w:lang w:eastAsia="pl-PL"/>
              </w:rPr>
              <w:t>płaszczyźnie przedmiotowej</w:t>
            </w:r>
            <w:r w:rsidRPr="006A72B3">
              <w:rPr>
                <w:rFonts w:eastAsia="Cambria" w:cs="TimesNewRomanCE"/>
                <w:lang w:eastAsia="pl-PL"/>
              </w:rPr>
              <w:t xml:space="preserve"> oraz procedury i środki oddziaływania pozwalające na kształtowanie stanu rzeczywistego i prawnego gospodarki w zgodzie z interesem publicznym.</w:t>
            </w:r>
            <w:r w:rsidR="002F3FFF">
              <w:rPr>
                <w:rFonts w:eastAsia="Cambria" w:cs="TimesNewRomanCE"/>
                <w:lang w:eastAsia="pl-PL"/>
              </w:rPr>
              <w:t xml:space="preserve"> Kolejnym celem jest wskazanie podmiotów Lotniczego prawa gospodarczego i administracji funkcjonującej w ramach lotnictwa cywilnego.</w:t>
            </w:r>
          </w:p>
          <w:p w14:paraId="6D6695BA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  <w:r w:rsidRPr="006A72B3">
              <w:rPr>
                <w:rFonts w:eastAsia="Cambria" w:cs="TimesNewRomanCE"/>
                <w:lang w:eastAsia="pl-PL"/>
              </w:rPr>
              <w:t>Problematyka</w:t>
            </w:r>
            <w:r w:rsidRPr="006A72B3">
              <w:rPr>
                <w:rFonts w:eastAsia="Cambria"/>
              </w:rPr>
              <w:t xml:space="preserve"> wykładu obejmuje także zagadnienia </w:t>
            </w:r>
            <w:r w:rsidR="00673E64" w:rsidRPr="006A72B3">
              <w:rPr>
                <w:rFonts w:eastAsia="Cambria"/>
              </w:rPr>
              <w:t>związane konstrukcją</w:t>
            </w:r>
            <w:r w:rsidRPr="006A72B3">
              <w:rPr>
                <w:rFonts w:eastAsia="Cambria"/>
              </w:rPr>
              <w:t xml:space="preserve"> prawną podmiotów gospodarczych oraz inicjowaniem działalności gospodarczej.</w:t>
            </w:r>
          </w:p>
          <w:p w14:paraId="138AFED4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14:paraId="565EC10A" w14:textId="77777777" w:rsidR="00755354" w:rsidRPr="006A72B3" w:rsidRDefault="00AF58C6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mbria" w:hAnsiTheme="minorHAnsi" w:cstheme="minorHAnsi"/>
                <w:sz w:val="24"/>
              </w:rPr>
            </w:pPr>
            <w:r>
              <w:rPr>
                <w:rFonts w:asciiTheme="minorHAnsi" w:eastAsia="Cambria" w:hAnsiTheme="minorHAnsi" w:cstheme="minorHAnsi"/>
              </w:rPr>
              <w:t>Wykłady</w:t>
            </w:r>
            <w:r w:rsidR="00755354" w:rsidRPr="006A72B3">
              <w:rPr>
                <w:rFonts w:asciiTheme="minorHAnsi" w:eastAsia="Cambria" w:hAnsiTheme="minorHAnsi" w:cstheme="minorHAnsi"/>
              </w:rPr>
              <w:t xml:space="preserve"> mają na celu:</w:t>
            </w:r>
          </w:p>
          <w:p w14:paraId="0C20750D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pogłębienie wiedzy na temat podstaw funkcjonowania współczesnego państwa w oparciu o społeczną gospodarkę rynkową;</w:t>
            </w:r>
          </w:p>
          <w:p w14:paraId="54373416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zaznajomienie z regulacjami administracyjno-prawnymi związanymi z wykonywania przez przedsiębiorców działalności gospodarczej;</w:t>
            </w:r>
          </w:p>
          <w:p w14:paraId="64D60AF4" w14:textId="77777777" w:rsidR="0085747A" w:rsidRPr="009C54AE" w:rsidRDefault="00755354" w:rsidP="00755354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</w:rPr>
              <w:t>wykształcenie umieję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>tności dostrzegania problemów</w:t>
            </w:r>
            <w:r w:rsidR="00B13277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>
              <w:rPr>
                <w:rFonts w:asciiTheme="minorHAnsi" w:hAnsiTheme="minorHAnsi" w:cstheme="minorHAnsi"/>
                <w:b w:val="0"/>
                <w:color w:val="000000"/>
              </w:rPr>
              <w:t xml:space="preserve">związanych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ze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stosowaniem publicznego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prawa gospodarczego w praktyce</w:t>
            </w:r>
          </w:p>
        </w:tc>
      </w:tr>
    </w:tbl>
    <w:p w14:paraId="075648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283AF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66B78E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1"/>
        <w:gridCol w:w="1870"/>
      </w:tblGrid>
      <w:tr w:rsidR="0085747A" w:rsidRPr="009C54AE" w14:paraId="24EBB644" w14:textId="77777777" w:rsidTr="00297CB6">
        <w:tc>
          <w:tcPr>
            <w:tcW w:w="1701" w:type="dxa"/>
            <w:vAlign w:val="center"/>
          </w:tcPr>
          <w:p w14:paraId="440A78A8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00" w:type="dxa"/>
            <w:vAlign w:val="center"/>
          </w:tcPr>
          <w:p w14:paraId="60C3A217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9" w:type="dxa"/>
            <w:vAlign w:val="center"/>
          </w:tcPr>
          <w:p w14:paraId="4C2E3D1F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9B06C8F" w14:textId="77777777" w:rsidTr="00297CB6">
        <w:tc>
          <w:tcPr>
            <w:tcW w:w="1701" w:type="dxa"/>
          </w:tcPr>
          <w:p w14:paraId="01BC06AE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0" w:type="dxa"/>
          </w:tcPr>
          <w:p w14:paraId="2558E8A0" w14:textId="77777777" w:rsidR="0085747A" w:rsidRPr="009C54AE" w:rsidRDefault="00AF58C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</w:t>
            </w:r>
            <w:r w:rsidR="00B13277"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kreśla podstawowe sfery oddziaływania państwa na 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>lotniczą działalność gospodarczą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. Definiuje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organy 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lotnic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twa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cywilnego.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sługuje się definicjami funkcjonującymi w lotniczym prawie gospodarczym</w:t>
            </w:r>
          </w:p>
        </w:tc>
        <w:tc>
          <w:tcPr>
            <w:tcW w:w="1879" w:type="dxa"/>
          </w:tcPr>
          <w:p w14:paraId="5EE10A6E" w14:textId="77777777" w:rsidR="00297CB6" w:rsidRPr="002E4168" w:rsidRDefault="00297CB6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A5A19AA" w14:textId="77777777" w:rsidR="0085747A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6D978AB0" w14:textId="77777777" w:rsidR="003179EC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K_W13</w:t>
            </w:r>
          </w:p>
        </w:tc>
      </w:tr>
      <w:tr w:rsidR="0085747A" w:rsidRPr="009C54AE" w14:paraId="016472A7" w14:textId="77777777" w:rsidTr="00297CB6">
        <w:tc>
          <w:tcPr>
            <w:tcW w:w="1701" w:type="dxa"/>
          </w:tcPr>
          <w:p w14:paraId="30419612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0" w:type="dxa"/>
          </w:tcPr>
          <w:p w14:paraId="5F270E7F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yjaśnia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oddziaływanie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publicznego prawa gospodarczego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 xml:space="preserve"> w zakresie lotniczego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. Wskazuje podstawy prawne reglamentacji rynku lotniczego</w:t>
            </w:r>
          </w:p>
        </w:tc>
        <w:tc>
          <w:tcPr>
            <w:tcW w:w="1879" w:type="dxa"/>
          </w:tcPr>
          <w:p w14:paraId="786415CB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2A51006" w14:textId="77777777" w:rsidR="0085747A" w:rsidRPr="002E4168" w:rsidRDefault="00297CB6" w:rsidP="00317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  <w:r w:rsidR="00496D5A" w:rsidRPr="002E4168">
              <w:rPr>
                <w:rFonts w:ascii="Corbel" w:hAnsi="Corbel"/>
                <w:b w:val="0"/>
                <w:smallCaps w:val="0"/>
                <w:szCs w:val="24"/>
              </w:rPr>
              <w:t xml:space="preserve"> KU_02, </w:t>
            </w:r>
          </w:p>
        </w:tc>
      </w:tr>
      <w:tr w:rsidR="0085747A" w:rsidRPr="009C54AE" w14:paraId="655D7FDD" w14:textId="77777777" w:rsidTr="00297CB6">
        <w:tc>
          <w:tcPr>
            <w:tcW w:w="1701" w:type="dxa"/>
          </w:tcPr>
          <w:p w14:paraId="058F1430" w14:textId="77777777" w:rsidR="0085747A" w:rsidRPr="009C54AE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100" w:type="dxa"/>
          </w:tcPr>
          <w:p w14:paraId="5D062CA9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. Potrafi omówić</w:t>
            </w:r>
            <w:r w:rsidR="00496D5A">
              <w:rPr>
                <w:rFonts w:ascii="Corbel" w:hAnsi="Corbel"/>
                <w:b w:val="0"/>
                <w:smallCaps w:val="0"/>
                <w:szCs w:val="24"/>
              </w:rPr>
              <w:t xml:space="preserve"> strukturę administracji lotnictwa cywilnego w Polsce, wskazać sposób rejestracji statków powietrznych w Polsce</w:t>
            </w:r>
          </w:p>
        </w:tc>
        <w:tc>
          <w:tcPr>
            <w:tcW w:w="1879" w:type="dxa"/>
          </w:tcPr>
          <w:p w14:paraId="50EC2FB6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FEF2B51" w14:textId="77777777" w:rsidR="0085747A" w:rsidRPr="00A84CFE" w:rsidRDefault="00496D5A" w:rsidP="00A84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</w:tc>
      </w:tr>
      <w:tr w:rsidR="00297CB6" w14:paraId="488A1059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701" w:type="dxa"/>
          </w:tcPr>
          <w:p w14:paraId="4EFF3F64" w14:textId="77777777" w:rsidR="00297CB6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100" w:type="dxa"/>
          </w:tcPr>
          <w:p w14:paraId="312FADB4" w14:textId="77777777" w:rsidR="00297CB6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9" w:type="dxa"/>
          </w:tcPr>
          <w:p w14:paraId="0D27AC15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601655D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3E9A826B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297CB6" w14:paraId="021911F0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701" w:type="dxa"/>
          </w:tcPr>
          <w:p w14:paraId="73A1F920" w14:textId="77777777" w:rsidR="00297CB6" w:rsidRPr="006A72B3" w:rsidRDefault="00297CB6" w:rsidP="00297C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27DF35D1" w14:textId="77777777" w:rsidR="00297CB6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00" w:type="dxa"/>
          </w:tcPr>
          <w:p w14:paraId="392049B3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9" w:type="dxa"/>
          </w:tcPr>
          <w:p w14:paraId="26B82967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 xml:space="preserve">K_U02, </w:t>
            </w: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97CB6" w14:paraId="4BB41766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16D1DC89" w14:textId="77777777" w:rsidR="00297CB6" w:rsidRPr="003D020C" w:rsidRDefault="00297CB6" w:rsidP="003D020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100" w:type="dxa"/>
          </w:tcPr>
          <w:p w14:paraId="0C063E08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rozszerzoną wiedzę na temat ustroju struktur i zasad funkcjonowania organów administracji publicznej</w:t>
            </w:r>
          </w:p>
        </w:tc>
        <w:tc>
          <w:tcPr>
            <w:tcW w:w="1879" w:type="dxa"/>
          </w:tcPr>
          <w:p w14:paraId="66865D3F" w14:textId="77777777" w:rsidR="00297CB6" w:rsidRPr="002E4168" w:rsidRDefault="00496D5A" w:rsidP="003D02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4168">
              <w:rPr>
                <w:rFonts w:ascii="Corbel" w:hAnsi="Corbel"/>
              </w:rPr>
              <w:t>K_U02</w:t>
            </w:r>
          </w:p>
        </w:tc>
      </w:tr>
      <w:tr w:rsidR="00297CB6" w14:paraId="6B5178A1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56F271E7" w14:textId="77777777" w:rsidR="00297CB6" w:rsidRPr="003D020C" w:rsidRDefault="00297CB6" w:rsidP="003D020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100" w:type="dxa"/>
          </w:tcPr>
          <w:p w14:paraId="2E08A08F" w14:textId="77777777" w:rsidR="00297CB6" w:rsidRPr="003D020C" w:rsidRDefault="00EB6EF4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9" w:type="dxa"/>
          </w:tcPr>
          <w:p w14:paraId="1C04482C" w14:textId="77777777" w:rsidR="00297CB6" w:rsidRPr="00A84CFE" w:rsidRDefault="00673E64" w:rsidP="00A84CFE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 xml:space="preserve">K_U02 K_U05 K_U08 K_U11 </w:t>
            </w:r>
            <w:r w:rsidR="00496D5A" w:rsidRPr="002E4168">
              <w:rPr>
                <w:rFonts w:ascii="Corbel" w:hAnsi="Corbel"/>
                <w:sz w:val="22"/>
                <w:szCs w:val="22"/>
              </w:rPr>
              <w:t xml:space="preserve">K_U15, </w:t>
            </w:r>
            <w:r w:rsidRPr="002E4168">
              <w:rPr>
                <w:rFonts w:ascii="Corbel" w:hAnsi="Corbel"/>
                <w:sz w:val="22"/>
                <w:szCs w:val="22"/>
              </w:rPr>
              <w:t>K_K02</w:t>
            </w:r>
          </w:p>
        </w:tc>
      </w:tr>
      <w:tr w:rsidR="00297CB6" w14:paraId="7F9ED9FE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701" w:type="dxa"/>
          </w:tcPr>
          <w:p w14:paraId="2F8D9E9E" w14:textId="77777777" w:rsidR="00297CB6" w:rsidRPr="006A72B3" w:rsidRDefault="00297CB6" w:rsidP="00297C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EK_08</w:t>
            </w:r>
          </w:p>
          <w:p w14:paraId="670ADD0D" w14:textId="77777777" w:rsidR="00297CB6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00" w:type="dxa"/>
          </w:tcPr>
          <w:p w14:paraId="26CF2AC5" w14:textId="77777777" w:rsidR="00297CB6" w:rsidRPr="003D020C" w:rsidRDefault="00EB6EF4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9" w:type="dxa"/>
          </w:tcPr>
          <w:p w14:paraId="74A88262" w14:textId="77777777" w:rsidR="00297CB6" w:rsidRPr="002E4168" w:rsidRDefault="00496D5A" w:rsidP="00496D5A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>K_U11</w:t>
            </w:r>
            <w:r w:rsidRPr="002E4168">
              <w:rPr>
                <w:rFonts w:ascii="Corbel" w:hAnsi="Corbel"/>
                <w:sz w:val="22"/>
              </w:rPr>
              <w:t>,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 K_K02, K_K08</w:t>
            </w:r>
          </w:p>
        </w:tc>
      </w:tr>
    </w:tbl>
    <w:p w14:paraId="0C1DD0CD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055A">
        <w:rPr>
          <w:rFonts w:ascii="Corbel" w:hAnsi="Corbel"/>
          <w:sz w:val="24"/>
          <w:szCs w:val="24"/>
        </w:rPr>
        <w:t xml:space="preserve">  </w:t>
      </w:r>
    </w:p>
    <w:p w14:paraId="6EDFEEC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D781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463A9B67" w14:textId="77777777" w:rsidTr="003D020C">
        <w:trPr>
          <w:trHeight w:val="85"/>
        </w:trPr>
        <w:tc>
          <w:tcPr>
            <w:tcW w:w="8502" w:type="dxa"/>
          </w:tcPr>
          <w:p w14:paraId="2997F910" w14:textId="77777777" w:rsidR="0085747A" w:rsidRPr="00624DAA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sz w:val="18"/>
                <w:szCs w:val="18"/>
              </w:rPr>
              <w:t>Treści merytoryczne</w:t>
            </w:r>
          </w:p>
        </w:tc>
      </w:tr>
      <w:tr w:rsidR="0085747A" w:rsidRPr="009C54AE" w14:paraId="323349D8" w14:textId="77777777" w:rsidTr="003D020C">
        <w:trPr>
          <w:trHeight w:val="85"/>
        </w:trPr>
        <w:tc>
          <w:tcPr>
            <w:tcW w:w="8502" w:type="dxa"/>
          </w:tcPr>
          <w:p w14:paraId="516887EC" w14:textId="77777777" w:rsidR="0085747A" w:rsidRPr="00624DAA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>1.</w:t>
            </w:r>
            <w:r w:rsidR="00C81AC6">
              <w:rPr>
                <w:rFonts w:ascii="Corbel" w:hAnsi="Corbel"/>
                <w:b/>
                <w:bCs/>
                <w:sz w:val="18"/>
                <w:szCs w:val="18"/>
              </w:rPr>
              <w:t>Zakres przedmiotowy i podmiotowy Lotniczego prawa gospodarczego</w:t>
            </w: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 xml:space="preserve">                                           </w:t>
            </w:r>
            <w:r w:rsidR="00624DAA">
              <w:rPr>
                <w:rFonts w:ascii="Corbel" w:hAnsi="Corbel"/>
                <w:b/>
                <w:bCs/>
                <w:sz w:val="18"/>
                <w:szCs w:val="18"/>
              </w:rPr>
              <w:t>1</w:t>
            </w: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 xml:space="preserve">  </w:t>
            </w:r>
            <w:r w:rsidR="0079757E" w:rsidRPr="00624DAA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</w:tc>
      </w:tr>
      <w:tr w:rsidR="0085747A" w:rsidRPr="009C54AE" w14:paraId="22CE2852" w14:textId="77777777" w:rsidTr="003D020C">
        <w:trPr>
          <w:trHeight w:val="85"/>
        </w:trPr>
        <w:tc>
          <w:tcPr>
            <w:tcW w:w="8502" w:type="dxa"/>
          </w:tcPr>
          <w:p w14:paraId="74A4A687" w14:textId="77777777" w:rsidR="0020055A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>2.</w:t>
            </w:r>
            <w:r w:rsidR="00C81AC6">
              <w:rPr>
                <w:rFonts w:ascii="Corbel" w:hAnsi="Corbel"/>
                <w:b/>
                <w:bCs/>
                <w:sz w:val="18"/>
                <w:szCs w:val="18"/>
              </w:rPr>
              <w:t>Podstawowe pojęcia w Lotniczym prawie gospodarczym</w:t>
            </w:r>
          </w:p>
          <w:p w14:paraId="6B9578AF" w14:textId="77777777" w:rsidR="00C81AC6" w:rsidRDefault="00C81AC6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2.1 Źródła prawa regulujące gospodarczą działalność lotniczą</w:t>
            </w:r>
          </w:p>
          <w:p w14:paraId="6043C44A" w14:textId="77777777" w:rsidR="00C81AC6" w:rsidRPr="00624DAA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2.2 Krajowe przepisy regulujące działalność lotniczą</w:t>
            </w:r>
          </w:p>
        </w:tc>
      </w:tr>
      <w:tr w:rsidR="0085747A" w:rsidRPr="009C54AE" w14:paraId="39D0F64A" w14:textId="77777777" w:rsidTr="003D020C">
        <w:trPr>
          <w:trHeight w:val="707"/>
        </w:trPr>
        <w:tc>
          <w:tcPr>
            <w:tcW w:w="8502" w:type="dxa"/>
          </w:tcPr>
          <w:p w14:paraId="59ED98AC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  <w:t>3.</w:t>
            </w:r>
            <w:r>
              <w:rPr>
                <w:rFonts w:ascii="Corbel" w:hAnsi="Corbel"/>
                <w:sz w:val="18"/>
                <w:szCs w:val="18"/>
              </w:rPr>
              <w:t xml:space="preserve"> </w:t>
            </w:r>
            <w:r w:rsidRPr="00C81AC6">
              <w:rPr>
                <w:rFonts w:ascii="Corbel" w:hAnsi="Corbel"/>
                <w:b/>
                <w:bCs/>
                <w:sz w:val="18"/>
                <w:szCs w:val="18"/>
              </w:rPr>
              <w:t>Ważniejsze podmioty w Lotniczym prawie gospodarczym</w:t>
            </w:r>
          </w:p>
          <w:p w14:paraId="0B06D1E2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Międzynarodowa Organizacja Lotnictwa Cywilnego z siedzibą w Montrealu (ICAO)</w:t>
            </w:r>
          </w:p>
          <w:p w14:paraId="1FAE84F3" w14:textId="77777777" w:rsidR="00C81AC6" w:rsidRPr="00624DAA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Międzynarodowe Zrzeszenie Przewoźników Powietrznych (IATA)</w:t>
            </w:r>
          </w:p>
          <w:p w14:paraId="052F1A73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3.1 Europejskie organizacje regulujące Lotnicze prawo gospodarcze</w:t>
            </w:r>
          </w:p>
          <w:p w14:paraId="7B165BC8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europejskie źródła prawa lotniczego</w:t>
            </w:r>
          </w:p>
          <w:p w14:paraId="23CBF5BA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Europejska Agencja Bezpieczeństwa Lotniczego</w:t>
            </w:r>
          </w:p>
          <w:p w14:paraId="629EB3F7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Europejska Organizacja do Spraw Bezpieczeństwa Żeglugi Powietrznej (EASA)</w:t>
            </w:r>
          </w:p>
          <w:p w14:paraId="7D6AEAEF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Europejska Konferencja Lotnictwa Cywilnego (</w:t>
            </w:r>
            <w:proofErr w:type="spellStart"/>
            <w:r>
              <w:rPr>
                <w:rFonts w:ascii="Corbel" w:hAnsi="Corbel"/>
                <w:sz w:val="18"/>
                <w:szCs w:val="18"/>
              </w:rPr>
              <w:t>Eurocontrol</w:t>
            </w:r>
            <w:proofErr w:type="spellEnd"/>
            <w:r>
              <w:rPr>
                <w:rFonts w:ascii="Corbel" w:hAnsi="Corbel"/>
                <w:sz w:val="18"/>
                <w:szCs w:val="18"/>
              </w:rPr>
              <w:t>)</w:t>
            </w:r>
          </w:p>
          <w:p w14:paraId="09C3DBB9" w14:textId="77777777" w:rsidR="0020055A" w:rsidRPr="00624DAA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Wspólne Władze Lotnicze (JAA)</w:t>
            </w:r>
          </w:p>
        </w:tc>
      </w:tr>
      <w:tr w:rsidR="0020055A" w:rsidRPr="009C54AE" w14:paraId="78DD23FB" w14:textId="77777777" w:rsidTr="003D020C">
        <w:trPr>
          <w:trHeight w:val="387"/>
        </w:trPr>
        <w:tc>
          <w:tcPr>
            <w:tcW w:w="8502" w:type="dxa"/>
          </w:tcPr>
          <w:p w14:paraId="2085438F" w14:textId="77777777" w:rsidR="0020055A" w:rsidRDefault="0020055A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C81AC6">
              <w:rPr>
                <w:rFonts w:ascii="Corbel" w:hAnsi="Corbel"/>
                <w:b/>
                <w:bCs/>
                <w:sz w:val="18"/>
                <w:szCs w:val="18"/>
              </w:rPr>
              <w:t>4.</w:t>
            </w:r>
            <w:r w:rsidR="00C81AC6" w:rsidRPr="00C81AC6">
              <w:rPr>
                <w:rFonts w:ascii="Corbel" w:hAnsi="Corbel"/>
                <w:b/>
                <w:bCs/>
                <w:sz w:val="18"/>
                <w:szCs w:val="18"/>
              </w:rPr>
              <w:t xml:space="preserve"> Administracja</w:t>
            </w:r>
            <w:r w:rsidR="00C81AC6">
              <w:rPr>
                <w:rFonts w:ascii="Corbel" w:hAnsi="Corbel"/>
                <w:b/>
                <w:bCs/>
                <w:sz w:val="18"/>
                <w:szCs w:val="18"/>
              </w:rPr>
              <w:t xml:space="preserve"> lotnictwa cywilnego w Polsce</w:t>
            </w:r>
          </w:p>
          <w:p w14:paraId="337D9426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C81AC6">
              <w:rPr>
                <w:rFonts w:ascii="Corbel" w:hAnsi="Corbel"/>
                <w:sz w:val="18"/>
                <w:szCs w:val="18"/>
              </w:rPr>
              <w:t xml:space="preserve">4.1 Minister </w:t>
            </w:r>
            <w:r>
              <w:rPr>
                <w:rFonts w:ascii="Corbel" w:hAnsi="Corbel"/>
                <w:sz w:val="18"/>
                <w:szCs w:val="18"/>
              </w:rPr>
              <w:t>właściwy do spraw transportu</w:t>
            </w:r>
          </w:p>
          <w:p w14:paraId="73A94F6B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4.2 Rada Ochrony i Ułatwień Lotnictwa Cywilnego</w:t>
            </w:r>
          </w:p>
          <w:p w14:paraId="41589F00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4.3 Prezes Urzędu Lotnictwa Cywilnego</w:t>
            </w:r>
          </w:p>
          <w:p w14:paraId="7FD8A8D3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4.4 Urząd Lotnictwa Cywilnego</w:t>
            </w:r>
          </w:p>
          <w:p w14:paraId="35D1A116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4.5 Polska Agencja Żeglugi Powietrznej</w:t>
            </w:r>
          </w:p>
          <w:p w14:paraId="461D9B57" w14:textId="77777777" w:rsidR="00C81AC6" w:rsidRP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  <w:lang w:eastAsia="pl-PL"/>
              </w:rPr>
            </w:pPr>
            <w:r>
              <w:rPr>
                <w:rFonts w:ascii="Corbel" w:hAnsi="Corbel"/>
                <w:sz w:val="18"/>
                <w:szCs w:val="18"/>
              </w:rPr>
              <w:t>4.6 Zarządzający lotniskiem)</w:t>
            </w:r>
          </w:p>
        </w:tc>
      </w:tr>
      <w:tr w:rsidR="0020055A" w:rsidRPr="009C54AE" w14:paraId="5CDF3FE0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56BA4A0B" w14:textId="77777777" w:rsidR="0020055A" w:rsidRDefault="00851D1C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>
              <w:rPr>
                <w:rFonts w:ascii="Corbel" w:hAnsi="Corbel"/>
                <w:b/>
                <w:bCs/>
                <w:sz w:val="18"/>
                <w:szCs w:val="18"/>
              </w:rPr>
              <w:t>5. Rejestracja statków powietrznych i certyfikacja zdatności do lotu</w:t>
            </w:r>
          </w:p>
          <w:p w14:paraId="43B77D8F" w14:textId="77777777" w:rsidR="00851D1C" w:rsidRDefault="00851D1C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5.1 Rejestr statków powietrznych. Najważniejsze etapy postępowania i procedura</w:t>
            </w:r>
          </w:p>
          <w:p w14:paraId="7158B090" w14:textId="77777777" w:rsidR="00851D1C" w:rsidRDefault="00851D1C" w:rsidP="00851D1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5.2 Procedura wydawania certyfikatu</w:t>
            </w:r>
          </w:p>
          <w:p w14:paraId="727A6771" w14:textId="77777777" w:rsidR="00851D1C" w:rsidRPr="00851D1C" w:rsidRDefault="00851D1C" w:rsidP="00851D1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5.3 Lotniska, lądowiska i lotnicze urządzenia naziemne</w:t>
            </w:r>
          </w:p>
        </w:tc>
      </w:tr>
      <w:tr w:rsidR="00FD1855" w:rsidRPr="009C54AE" w14:paraId="36C712D3" w14:textId="77777777" w:rsidTr="00851D1C">
        <w:trPr>
          <w:trHeight w:val="728"/>
        </w:trPr>
        <w:tc>
          <w:tcPr>
            <w:tcW w:w="8502" w:type="dxa"/>
            <w:tcBorders>
              <w:bottom w:val="single" w:sz="4" w:space="0" w:color="auto"/>
            </w:tcBorders>
          </w:tcPr>
          <w:p w14:paraId="7BA26EE1" w14:textId="77777777" w:rsidR="00851D1C" w:rsidRDefault="00FD1855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 w:rsidRPr="00624DAA">
              <w:rPr>
                <w:rFonts w:ascii="Corbel" w:hAnsi="Corbel"/>
                <w:b/>
                <w:sz w:val="18"/>
                <w:szCs w:val="18"/>
              </w:rPr>
              <w:t>6</w:t>
            </w:r>
            <w:r w:rsidR="00851D1C">
              <w:rPr>
                <w:rFonts w:ascii="Corbel" w:hAnsi="Corbel"/>
                <w:b/>
                <w:sz w:val="18"/>
                <w:szCs w:val="18"/>
              </w:rPr>
              <w:t>. Prawo konkurencji w prawie lotniczym</w:t>
            </w:r>
          </w:p>
          <w:p w14:paraId="2184AD45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851D1C">
              <w:rPr>
                <w:rFonts w:ascii="Corbel" w:hAnsi="Corbel"/>
                <w:sz w:val="18"/>
                <w:szCs w:val="18"/>
              </w:rPr>
              <w:t xml:space="preserve">6.1 </w:t>
            </w:r>
            <w:r>
              <w:rPr>
                <w:rFonts w:ascii="Corbel" w:hAnsi="Corbel"/>
                <w:sz w:val="18"/>
                <w:szCs w:val="18"/>
              </w:rPr>
              <w:t xml:space="preserve">Ogólna charakterystyka norm prawa konkurencji z analizą szczególnych </w:t>
            </w:r>
            <w:proofErr w:type="spellStart"/>
            <w:r>
              <w:rPr>
                <w:rFonts w:ascii="Corbel" w:hAnsi="Corbel"/>
                <w:sz w:val="18"/>
                <w:szCs w:val="18"/>
              </w:rPr>
              <w:t>wyłączeń</w:t>
            </w:r>
            <w:proofErr w:type="spellEnd"/>
          </w:p>
          <w:p w14:paraId="79F7E988" w14:textId="77777777" w:rsidR="00851D1C" w:rsidRP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6.2 Przegląd aktualnych tendencji w lotniczym prawie konkurencji</w:t>
            </w:r>
          </w:p>
        </w:tc>
      </w:tr>
      <w:tr w:rsidR="00851D1C" w:rsidRPr="009C54AE" w14:paraId="4F46D8BB" w14:textId="77777777" w:rsidTr="00671082">
        <w:trPr>
          <w:trHeight w:val="1774"/>
        </w:trPr>
        <w:tc>
          <w:tcPr>
            <w:tcW w:w="8502" w:type="dxa"/>
            <w:tcBorders>
              <w:bottom w:val="single" w:sz="4" w:space="0" w:color="auto"/>
            </w:tcBorders>
          </w:tcPr>
          <w:p w14:paraId="0E29EB6B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7. Ruch lotniczy</w:t>
            </w:r>
          </w:p>
          <w:p w14:paraId="79391546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 w:rsidRPr="00851D1C">
              <w:rPr>
                <w:rFonts w:ascii="Corbel" w:hAnsi="Corbel"/>
                <w:bCs/>
                <w:sz w:val="18"/>
                <w:szCs w:val="18"/>
              </w:rPr>
              <w:t>7.1 Komitet</w:t>
            </w:r>
            <w:r>
              <w:rPr>
                <w:rFonts w:ascii="Corbel" w:hAnsi="Corbel"/>
                <w:bCs/>
                <w:sz w:val="18"/>
                <w:szCs w:val="18"/>
              </w:rPr>
              <w:t xml:space="preserve"> Zarządzania Przestrzenią Powietrzną</w:t>
            </w:r>
          </w:p>
          <w:p w14:paraId="1DF2217B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7.2 Służby żeglugi powietrznej działające w ramach PAŻP</w:t>
            </w:r>
          </w:p>
          <w:p w14:paraId="6CFB39AE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7.3 Służba informacji powietrznej (FIS)</w:t>
            </w:r>
          </w:p>
          <w:p w14:paraId="7CE0CBC8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7.4 Opłaty nawigacyjne</w:t>
            </w:r>
          </w:p>
          <w:p w14:paraId="56F6B65C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 xml:space="preserve">7.5 </w:t>
            </w:r>
            <w:r w:rsidR="00671082">
              <w:rPr>
                <w:rFonts w:ascii="Corbel" w:hAnsi="Corbel"/>
                <w:bCs/>
                <w:sz w:val="18"/>
                <w:szCs w:val="18"/>
              </w:rPr>
              <w:t>Klasyfikacja przestrzeni powietrznej</w:t>
            </w:r>
          </w:p>
          <w:p w14:paraId="51BEC741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7.6 Kody lotnisk</w:t>
            </w:r>
          </w:p>
          <w:p w14:paraId="1EEEEEAB" w14:textId="77777777" w:rsidR="00671082" w:rsidRPr="00671082" w:rsidRDefault="00671082" w:rsidP="0067108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7.7 Skróty i kody ICAO</w:t>
            </w:r>
          </w:p>
        </w:tc>
      </w:tr>
      <w:tr w:rsidR="00671082" w:rsidRPr="009C54AE" w14:paraId="2BE628A4" w14:textId="77777777" w:rsidTr="003D020C">
        <w:trPr>
          <w:trHeight w:val="985"/>
        </w:trPr>
        <w:tc>
          <w:tcPr>
            <w:tcW w:w="8502" w:type="dxa"/>
            <w:tcBorders>
              <w:bottom w:val="single" w:sz="4" w:space="0" w:color="auto"/>
            </w:tcBorders>
          </w:tcPr>
          <w:p w14:paraId="6BF56A21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8. Ważniejsze umowy zawierane w Lotniczym prawie gospodarczym</w:t>
            </w:r>
          </w:p>
          <w:p w14:paraId="40F558EB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8.1 Umowa o przewóz lotniczy</w:t>
            </w:r>
          </w:p>
          <w:p w14:paraId="1F60FCA0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8.2 Czarter</w:t>
            </w:r>
          </w:p>
          <w:p w14:paraId="66C84404" w14:textId="77777777" w:rsidR="00671082" w:rsidRPr="00671082" w:rsidRDefault="00671082" w:rsidP="0067108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8.3 Spedycja lotnicza</w:t>
            </w:r>
          </w:p>
        </w:tc>
      </w:tr>
      <w:tr w:rsidR="007B5CB5" w:rsidRPr="009C54AE" w14:paraId="2F8BEAF4" w14:textId="77777777" w:rsidTr="003D020C">
        <w:trPr>
          <w:trHeight w:val="1283"/>
        </w:trPr>
        <w:tc>
          <w:tcPr>
            <w:tcW w:w="8502" w:type="dxa"/>
          </w:tcPr>
          <w:p w14:paraId="37B1F797" w14:textId="77777777" w:rsidR="007B5CB5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9. Prawa pasażerów w prawie lotniczym</w:t>
            </w:r>
          </w:p>
          <w:p w14:paraId="417437CB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 xml:space="preserve">9.1 </w:t>
            </w:r>
            <w:proofErr w:type="spellStart"/>
            <w:r>
              <w:rPr>
                <w:rFonts w:ascii="Corbel" w:hAnsi="Corbel"/>
                <w:bCs/>
                <w:sz w:val="18"/>
                <w:szCs w:val="18"/>
              </w:rPr>
              <w:t>Overbooking</w:t>
            </w:r>
            <w:proofErr w:type="spellEnd"/>
          </w:p>
          <w:p w14:paraId="228D3BB8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9.2 Opóźnienie i odwołanie lotu</w:t>
            </w:r>
          </w:p>
          <w:p w14:paraId="1F38B493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9.3 Bagaż i towar</w:t>
            </w:r>
          </w:p>
          <w:p w14:paraId="5D741DC1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9.4 Prawa pasażerów niepełnosprawnych</w:t>
            </w:r>
          </w:p>
          <w:p w14:paraId="4AA6515A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9.5 Skarga na naruszenie praw pasażera</w:t>
            </w:r>
          </w:p>
          <w:p w14:paraId="698BB42C" w14:textId="77777777" w:rsidR="00671082" w:rsidRP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9.6 Czarna lista przewoźników lotniczych</w:t>
            </w:r>
          </w:p>
        </w:tc>
      </w:tr>
      <w:tr w:rsidR="007B5CB5" w:rsidRPr="009C54AE" w14:paraId="6D930304" w14:textId="77777777" w:rsidTr="00671082">
        <w:trPr>
          <w:trHeight w:val="860"/>
        </w:trPr>
        <w:tc>
          <w:tcPr>
            <w:tcW w:w="8502" w:type="dxa"/>
          </w:tcPr>
          <w:p w14:paraId="25C16CDB" w14:textId="77777777" w:rsidR="007B5CB5" w:rsidRDefault="00671082" w:rsidP="00671082">
            <w:pPr>
              <w:pStyle w:val="Akapitzlist"/>
              <w:spacing w:after="0" w:line="240" w:lineRule="auto"/>
              <w:ind w:left="-102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671082">
              <w:rPr>
                <w:rFonts w:ascii="Corbel" w:hAnsi="Corbel"/>
                <w:b/>
                <w:bCs/>
                <w:sz w:val="18"/>
                <w:szCs w:val="18"/>
              </w:rPr>
              <w:lastRenderedPageBreak/>
              <w:t xml:space="preserve">10. </w:t>
            </w:r>
            <w:r>
              <w:rPr>
                <w:rFonts w:ascii="Corbel" w:hAnsi="Corbel"/>
                <w:b/>
                <w:bCs/>
                <w:sz w:val="18"/>
                <w:szCs w:val="18"/>
              </w:rPr>
              <w:t>Zakresy odpowiedzialności przewoźników lotniczych w związku z prowadzoną przez nich działalnością gospodarczą</w:t>
            </w:r>
          </w:p>
          <w:p w14:paraId="0879DBB6" w14:textId="77777777" w:rsidR="00671082" w:rsidRDefault="00671082" w:rsidP="00671082">
            <w:pPr>
              <w:pStyle w:val="Akapitzlist"/>
              <w:spacing w:after="0" w:line="240" w:lineRule="auto"/>
              <w:ind w:left="-102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71082">
              <w:rPr>
                <w:rFonts w:ascii="Corbel" w:hAnsi="Corbel"/>
                <w:sz w:val="18"/>
                <w:szCs w:val="18"/>
              </w:rPr>
              <w:t>10.1</w:t>
            </w:r>
            <w:r>
              <w:rPr>
                <w:rFonts w:ascii="Corbel" w:hAnsi="Corbel"/>
                <w:sz w:val="18"/>
                <w:szCs w:val="18"/>
              </w:rPr>
              <w:t xml:space="preserve"> Licencje</w:t>
            </w:r>
          </w:p>
          <w:p w14:paraId="45EE99E7" w14:textId="77777777" w:rsidR="00671082" w:rsidRPr="00671082" w:rsidRDefault="00671082" w:rsidP="00671082">
            <w:pPr>
              <w:pStyle w:val="Akapitzlist"/>
              <w:spacing w:after="0" w:line="240" w:lineRule="auto"/>
              <w:ind w:left="-102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10.2 Świadectwa kwalifikacji</w:t>
            </w:r>
          </w:p>
        </w:tc>
      </w:tr>
    </w:tbl>
    <w:p w14:paraId="3BE790F6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3DB1056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16691D" w14:textId="77777777" w:rsidTr="00923D7D">
        <w:tc>
          <w:tcPr>
            <w:tcW w:w="9639" w:type="dxa"/>
          </w:tcPr>
          <w:p w14:paraId="4B2951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CD531D" w14:textId="77777777" w:rsidTr="00923D7D">
        <w:tc>
          <w:tcPr>
            <w:tcW w:w="9639" w:type="dxa"/>
          </w:tcPr>
          <w:p w14:paraId="75CB42C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891A895" w14:textId="77777777" w:rsidTr="00923D7D">
        <w:tc>
          <w:tcPr>
            <w:tcW w:w="9639" w:type="dxa"/>
          </w:tcPr>
          <w:p w14:paraId="0CFA476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F78C9E3" w14:textId="77777777" w:rsidTr="00923D7D">
        <w:tc>
          <w:tcPr>
            <w:tcW w:w="9639" w:type="dxa"/>
          </w:tcPr>
          <w:p w14:paraId="06FD53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7E5DD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6AE3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9BED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FCDC1A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7694CD3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92069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E144EB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1D67C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3"/>
        <w:gridCol w:w="2124"/>
      </w:tblGrid>
      <w:tr w:rsidR="005247DF" w:rsidRPr="009C54AE" w14:paraId="2D4CCF9B" w14:textId="77777777" w:rsidTr="001C3E68">
        <w:tc>
          <w:tcPr>
            <w:tcW w:w="1990" w:type="dxa"/>
            <w:vAlign w:val="center"/>
          </w:tcPr>
          <w:p w14:paraId="4F220857" w14:textId="77777777" w:rsidR="005247DF" w:rsidRPr="009C54AE" w:rsidRDefault="005247DF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A6D868" w14:textId="77777777" w:rsidR="005247DF" w:rsidRPr="009C54AE" w:rsidRDefault="005247DF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6C8EFB7" w14:textId="77777777" w:rsidR="005247DF" w:rsidRPr="009C54AE" w:rsidRDefault="005247DF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65A10277" w14:textId="77777777" w:rsidR="005247DF" w:rsidRPr="009C54AE" w:rsidRDefault="005247DF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E877E7" w14:textId="77777777" w:rsidR="005247DF" w:rsidRPr="009C54AE" w:rsidRDefault="005247DF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47DF" w:rsidRPr="009C54AE" w14:paraId="5907F1E2" w14:textId="77777777" w:rsidTr="001C3E68">
        <w:tc>
          <w:tcPr>
            <w:tcW w:w="1990" w:type="dxa"/>
          </w:tcPr>
          <w:p w14:paraId="76C53C5B" w14:textId="77777777" w:rsidR="005247DF" w:rsidRPr="005E6E85" w:rsidRDefault="005247DF" w:rsidP="001C3E68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07A9611A" w14:textId="77777777" w:rsidR="005247DF" w:rsidRPr="005247DF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47DF">
              <w:rPr>
                <w:rFonts w:ascii="Corbel" w:hAnsi="Corbel"/>
                <w:b w:val="0"/>
                <w:szCs w:val="24"/>
              </w:rPr>
              <w:t>dyskusja w trakcie konwersatorium</w:t>
            </w:r>
          </w:p>
        </w:tc>
        <w:tc>
          <w:tcPr>
            <w:tcW w:w="2129" w:type="dxa"/>
          </w:tcPr>
          <w:p w14:paraId="07FEE79C" w14:textId="77777777" w:rsidR="005247DF" w:rsidRPr="00C03A78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5247DF" w:rsidRPr="009C54AE" w14:paraId="7A0EFE68" w14:textId="77777777" w:rsidTr="001C3E68">
        <w:trPr>
          <w:trHeight w:val="260"/>
        </w:trPr>
        <w:tc>
          <w:tcPr>
            <w:tcW w:w="1990" w:type="dxa"/>
          </w:tcPr>
          <w:p w14:paraId="20D75D5F" w14:textId="77777777" w:rsidR="005247DF" w:rsidRPr="009C54AE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125B911" w14:textId="77777777" w:rsidR="005247DF" w:rsidRPr="00C03A78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F397374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5247DF" w:rsidRPr="009C54AE" w14:paraId="01011F12" w14:textId="77777777" w:rsidTr="001C3E68">
        <w:trPr>
          <w:trHeight w:val="290"/>
        </w:trPr>
        <w:tc>
          <w:tcPr>
            <w:tcW w:w="1990" w:type="dxa"/>
          </w:tcPr>
          <w:p w14:paraId="2C42DC3F" w14:textId="77777777" w:rsidR="005247DF" w:rsidRPr="009C54AE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C0833E2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1BB1429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5247DF" w:rsidRPr="009C54AE" w14:paraId="2C77CA45" w14:textId="77777777" w:rsidTr="001C3E68">
        <w:trPr>
          <w:trHeight w:val="300"/>
        </w:trPr>
        <w:tc>
          <w:tcPr>
            <w:tcW w:w="1990" w:type="dxa"/>
          </w:tcPr>
          <w:p w14:paraId="2311B588" w14:textId="77777777" w:rsidR="005247DF" w:rsidRPr="009C54AE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96DF186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9D7878C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5247DF" w:rsidRPr="009C54AE" w14:paraId="59625973" w14:textId="77777777" w:rsidTr="001C3E68">
        <w:trPr>
          <w:trHeight w:val="240"/>
        </w:trPr>
        <w:tc>
          <w:tcPr>
            <w:tcW w:w="1990" w:type="dxa"/>
          </w:tcPr>
          <w:p w14:paraId="0A978CB1" w14:textId="77777777" w:rsidR="005247DF" w:rsidRPr="009C54AE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2FD0AAF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708FD81A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5247DF" w:rsidRPr="009C54AE" w14:paraId="552DC0C2" w14:textId="77777777" w:rsidTr="001C3E68">
        <w:trPr>
          <w:trHeight w:val="350"/>
        </w:trPr>
        <w:tc>
          <w:tcPr>
            <w:tcW w:w="1990" w:type="dxa"/>
          </w:tcPr>
          <w:p w14:paraId="2D0E824C" w14:textId="77777777" w:rsidR="005247DF" w:rsidRPr="009C54AE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0A95835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BA99E61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5247DF" w14:paraId="435F2211" w14:textId="77777777" w:rsidTr="001C3E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5748C44B" w14:textId="77777777" w:rsidR="005247DF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D9F47B7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28F027D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5247DF" w14:paraId="239C72E1" w14:textId="77777777" w:rsidTr="001C3E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1990" w:type="dxa"/>
          </w:tcPr>
          <w:p w14:paraId="33AAC9E9" w14:textId="77777777" w:rsidR="005247DF" w:rsidRDefault="005247DF" w:rsidP="001C3E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3A10B10F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2D6555E1" w14:textId="77777777" w:rsidR="005247DF" w:rsidRPr="00C03A78" w:rsidRDefault="005247DF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</w:tbl>
    <w:p w14:paraId="43EFE8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76EA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EEC594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87C3A5" w14:textId="77777777" w:rsidTr="00923D7D">
        <w:tc>
          <w:tcPr>
            <w:tcW w:w="9670" w:type="dxa"/>
          </w:tcPr>
          <w:p w14:paraId="3C2AC301" w14:textId="77777777" w:rsidR="0085747A" w:rsidRPr="003D020C" w:rsidRDefault="000D4A1D" w:rsidP="003D020C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pisemny,</w:t>
            </w:r>
            <w:r w:rsidR="003D020C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a</w:t>
            </w:r>
            <w:r w:rsidRPr="00613B94">
              <w:rPr>
                <w:b w:val="0"/>
                <w:smallCaps w:val="0"/>
                <w:sz w:val="22"/>
              </w:rPr>
              <w:t>rkusz egzaminacyjny zawiera 15 pytań.</w:t>
            </w:r>
            <w:r w:rsidR="005721D5">
              <w:rPr>
                <w:b w:val="0"/>
                <w:smallCaps w:val="0"/>
                <w:sz w:val="22"/>
              </w:rPr>
              <w:t xml:space="preserve"> </w:t>
            </w:r>
            <w:r w:rsidRPr="00613B94">
              <w:rPr>
                <w:b w:val="0"/>
                <w:smallCaps w:val="0"/>
                <w:sz w:val="22"/>
              </w:rPr>
              <w:t>Za każde pytanie student uzyskuje 1 punkt. Do zaliczenia egzaminu wymagane jest uzyskanie 8 punktów.</w:t>
            </w:r>
            <w:r>
              <w:rPr>
                <w:b w:val="0"/>
                <w:smallCaps w:val="0"/>
                <w:sz w:val="22"/>
              </w:rPr>
              <w:t xml:space="preserve"> Opcjonalnie egzamin ustny</w:t>
            </w:r>
          </w:p>
        </w:tc>
      </w:tr>
    </w:tbl>
    <w:p w14:paraId="26697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5FF3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034A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0D323C1" w14:textId="77777777" w:rsidTr="003E1941">
        <w:tc>
          <w:tcPr>
            <w:tcW w:w="4962" w:type="dxa"/>
            <w:vAlign w:val="center"/>
          </w:tcPr>
          <w:p w14:paraId="545558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93E29B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8F3B25F" w14:textId="77777777" w:rsidTr="00923D7D">
        <w:tc>
          <w:tcPr>
            <w:tcW w:w="4962" w:type="dxa"/>
          </w:tcPr>
          <w:p w14:paraId="0F0F678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03534C" w14:textId="77777777" w:rsidR="00185B26" w:rsidRDefault="005247DF" w:rsidP="00185B26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  <w:p w14:paraId="639F7FB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7E87F34D" w14:textId="77777777" w:rsidTr="00923D7D">
        <w:tc>
          <w:tcPr>
            <w:tcW w:w="4962" w:type="dxa"/>
          </w:tcPr>
          <w:p w14:paraId="380EE25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E0F13B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1374AFC6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C61DC5" w:rsidRPr="009C54AE" w14:paraId="0CEFF9D1" w14:textId="77777777" w:rsidTr="00923D7D">
        <w:tc>
          <w:tcPr>
            <w:tcW w:w="4962" w:type="dxa"/>
          </w:tcPr>
          <w:p w14:paraId="408DCFE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6D9F5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787B9CE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206DC8E8" w14:textId="77777777" w:rsidTr="00923D7D">
        <w:tc>
          <w:tcPr>
            <w:tcW w:w="4962" w:type="dxa"/>
          </w:tcPr>
          <w:p w14:paraId="6D4F829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E50E4FF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DACB75E" w14:textId="77777777" w:rsidTr="00923D7D">
        <w:tc>
          <w:tcPr>
            <w:tcW w:w="4962" w:type="dxa"/>
          </w:tcPr>
          <w:p w14:paraId="2EC11D9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198CAE6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03548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8CDE46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BF3F5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CECFD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E35DC9D" w14:textId="77777777" w:rsidTr="0071620A">
        <w:trPr>
          <w:trHeight w:val="397"/>
        </w:trPr>
        <w:tc>
          <w:tcPr>
            <w:tcW w:w="3544" w:type="dxa"/>
          </w:tcPr>
          <w:p w14:paraId="3ACE0F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3765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B5B2BAA" w14:textId="77777777" w:rsidTr="0071620A">
        <w:trPr>
          <w:trHeight w:val="397"/>
        </w:trPr>
        <w:tc>
          <w:tcPr>
            <w:tcW w:w="3544" w:type="dxa"/>
          </w:tcPr>
          <w:p w14:paraId="735D62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8E3A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3A6E5A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45FA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C956CE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47A" w:rsidRPr="009C54AE" w14:paraId="3B9DA0AF" w14:textId="77777777" w:rsidTr="0071620A">
        <w:trPr>
          <w:trHeight w:val="397"/>
        </w:trPr>
        <w:tc>
          <w:tcPr>
            <w:tcW w:w="7513" w:type="dxa"/>
          </w:tcPr>
          <w:p w14:paraId="3B804D83" w14:textId="77777777" w:rsidR="000360DB" w:rsidRPr="003D020C" w:rsidRDefault="000360DB" w:rsidP="003D020C">
            <w:pPr>
              <w:spacing w:after="0" w:line="240" w:lineRule="auto"/>
              <w:contextualSpacing/>
              <w:jc w:val="both"/>
              <w:rPr>
                <w:rFonts w:eastAsia="Cambria"/>
                <w:b/>
                <w:bCs/>
                <w:sz w:val="24"/>
              </w:rPr>
            </w:pPr>
            <w:r w:rsidRPr="003D020C">
              <w:rPr>
                <w:rFonts w:ascii="Corbel" w:hAnsi="Corbel"/>
                <w:b/>
                <w:bCs/>
                <w:szCs w:val="24"/>
              </w:rPr>
              <w:t>Literatura podstawowa:</w:t>
            </w:r>
          </w:p>
          <w:p w14:paraId="442A61D9" w14:textId="77777777" w:rsidR="00671082" w:rsidRPr="00671082" w:rsidRDefault="000360DB" w:rsidP="00A84C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 (red.), </w:t>
            </w:r>
            <w:r w:rsidRPr="00671082"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>Prawo gospodarcze. Kompendium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2019,</w:t>
            </w:r>
          </w:p>
          <w:p w14:paraId="28F891B5" w14:textId="77777777" w:rsidR="005721D5" w:rsidRPr="00671082" w:rsidRDefault="005721D5" w:rsidP="00A84C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</w:t>
            </w:r>
            <w:r>
              <w:rPr>
                <w:rFonts w:ascii="Corbel" w:hAnsi="Corbel" w:cs="Tahoma"/>
                <w:color w:val="181A1C"/>
                <w:sz w:val="20"/>
                <w:szCs w:val="20"/>
              </w:rPr>
              <w:t>1</w:t>
            </w:r>
          </w:p>
          <w:p w14:paraId="62FA985B" w14:textId="77777777" w:rsidR="00671082" w:rsidRPr="00671082" w:rsidRDefault="00671082" w:rsidP="00A84C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2010</w:t>
            </w:r>
          </w:p>
          <w:p w14:paraId="42B3BF76" w14:textId="77777777" w:rsidR="00671082" w:rsidRPr="00671082" w:rsidRDefault="00671082" w:rsidP="00A84CFE">
            <w:pPr>
              <w:pStyle w:val="NormalnyWeb"/>
              <w:numPr>
                <w:ilvl w:val="0"/>
                <w:numId w:val="3"/>
              </w:numPr>
              <w:ind w:left="313" w:hanging="313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Olszewski J., </w:t>
            </w:r>
            <w:r w:rsidRPr="00671082">
              <w:rPr>
                <w:rFonts w:ascii="Corbel" w:hAnsi="Corbel"/>
                <w:sz w:val="20"/>
                <w:szCs w:val="20"/>
              </w:rPr>
              <w:t>Prawo konkurencji w prawie lotniczym (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przegląd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ważniejszych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rozwiązan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́) [w:] „Aktualne problemy prawa lotniczego”, red. E. Dynia, P.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Cieciński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,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Rzeszów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2015, s. 194 - 204 </w:t>
            </w:r>
          </w:p>
          <w:p w14:paraId="04C4FAFF" w14:textId="77777777" w:rsidR="0085747A" w:rsidRDefault="000360DB" w:rsidP="00A84C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proofErr w:type="spellStart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Powałowski</w:t>
            </w:r>
            <w:proofErr w:type="spellEnd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A.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(red.),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>Prawo gospodarcze publiczne,</w:t>
            </w:r>
            <w:r w:rsidR="003D020C"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</w:t>
            </w:r>
          </w:p>
          <w:p w14:paraId="13DDB60C" w14:textId="77777777" w:rsidR="005721D5" w:rsidRPr="005721D5" w:rsidRDefault="005721D5" w:rsidP="00A84C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M. Żylicz, </w:t>
            </w:r>
            <w:r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 xml:space="preserve">Prawo lotnicze międzynarodowe, europejskie i krajowe, </w:t>
            </w: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>Warszawa 2011</w:t>
            </w:r>
          </w:p>
        </w:tc>
      </w:tr>
      <w:tr w:rsidR="0085747A" w:rsidRPr="00643EA7" w14:paraId="68233C6E" w14:textId="77777777" w:rsidTr="003D020C">
        <w:trPr>
          <w:trHeight w:val="272"/>
        </w:trPr>
        <w:tc>
          <w:tcPr>
            <w:tcW w:w="7513" w:type="dxa"/>
          </w:tcPr>
          <w:p w14:paraId="292A2780" w14:textId="77777777" w:rsidR="0085747A" w:rsidRPr="005721D5" w:rsidRDefault="0085747A" w:rsidP="005721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721D5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513A2FBE" w14:textId="77777777" w:rsidR="000360DB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 xml:space="preserve">M. Stec, </w:t>
            </w:r>
            <w:r w:rsidRPr="005721D5">
              <w:rPr>
                <w:rFonts w:ascii="Corbel" w:eastAsia="Times New Roman" w:hAnsi="Corbel" w:cstheme="minorHAnsi"/>
                <w:bCs/>
                <w:i/>
                <w:iCs/>
                <w:kern w:val="36"/>
                <w:sz w:val="20"/>
                <w:szCs w:val="20"/>
                <w:lang w:eastAsia="pl-PL"/>
              </w:rPr>
              <w:t xml:space="preserve">Kooperacyjne umowy czarterowe w transporcie lotniczym, </w:t>
            </w: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>Państwo i Prawo, (42)1987</w:t>
            </w:r>
          </w:p>
          <w:p w14:paraId="4046687C" w14:textId="77777777" w:rsidR="005721D5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Theme="minorHAnsi" w:eastAsia="Times New Roman" w:hAnsiTheme="minorHAnsi" w:cstheme="minorHAnsi"/>
                <w:bCs/>
                <w:kern w:val="36"/>
                <w:lang w:val="en-US"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R. Singh, S. Kaul, S. Deva Rao, International conference on current developments in air &amp; space law, </w:t>
            </w:r>
            <w:proofErr w:type="spellStart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>dostęp</w:t>
            </w:r>
            <w:proofErr w:type="spellEnd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 online: http://nludelhi.ac.in/download/publication/2015/Current%20Developments%20in%20Air%20and%20Space%20Law.pdf</w:t>
            </w:r>
          </w:p>
        </w:tc>
      </w:tr>
    </w:tbl>
    <w:p w14:paraId="2AD22A91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5BB7D803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36E6D50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D7881" w14:textId="77777777" w:rsidR="008A49C0" w:rsidRDefault="008A49C0" w:rsidP="00C16ABF">
      <w:pPr>
        <w:spacing w:after="0" w:line="240" w:lineRule="auto"/>
      </w:pPr>
      <w:r>
        <w:separator/>
      </w:r>
    </w:p>
  </w:endnote>
  <w:endnote w:type="continuationSeparator" w:id="0">
    <w:p w14:paraId="31552410" w14:textId="77777777" w:rsidR="008A49C0" w:rsidRDefault="008A49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30AF2" w14:textId="77777777" w:rsidR="008A49C0" w:rsidRDefault="008A49C0" w:rsidP="00C16ABF">
      <w:pPr>
        <w:spacing w:after="0" w:line="240" w:lineRule="auto"/>
      </w:pPr>
      <w:r>
        <w:separator/>
      </w:r>
    </w:p>
  </w:footnote>
  <w:footnote w:type="continuationSeparator" w:id="0">
    <w:p w14:paraId="75748E82" w14:textId="77777777" w:rsidR="008A49C0" w:rsidRDefault="008A49C0" w:rsidP="00C16ABF">
      <w:pPr>
        <w:spacing w:after="0" w:line="240" w:lineRule="auto"/>
      </w:pPr>
      <w:r>
        <w:continuationSeparator/>
      </w:r>
    </w:p>
  </w:footnote>
  <w:footnote w:id="1">
    <w:p w14:paraId="772BFA5D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462C"/>
    <w:rsid w:val="00094B12"/>
    <w:rsid w:val="00096C46"/>
    <w:rsid w:val="000A135E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1CD"/>
    <w:rsid w:val="00185B26"/>
    <w:rsid w:val="00192F37"/>
    <w:rsid w:val="001A70D2"/>
    <w:rsid w:val="001D657B"/>
    <w:rsid w:val="001D7B54"/>
    <w:rsid w:val="001E0209"/>
    <w:rsid w:val="001E6B20"/>
    <w:rsid w:val="001F2CA2"/>
    <w:rsid w:val="0020055A"/>
    <w:rsid w:val="002144C0"/>
    <w:rsid w:val="0022477D"/>
    <w:rsid w:val="002278A9"/>
    <w:rsid w:val="002336F9"/>
    <w:rsid w:val="0024028F"/>
    <w:rsid w:val="00244ABC"/>
    <w:rsid w:val="00277631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68"/>
    <w:rsid w:val="002F02A3"/>
    <w:rsid w:val="002F3FFF"/>
    <w:rsid w:val="002F4ABE"/>
    <w:rsid w:val="003018BA"/>
    <w:rsid w:val="0030395F"/>
    <w:rsid w:val="00305C92"/>
    <w:rsid w:val="003151C5"/>
    <w:rsid w:val="003179EC"/>
    <w:rsid w:val="003343CF"/>
    <w:rsid w:val="00340FA4"/>
    <w:rsid w:val="00346FE9"/>
    <w:rsid w:val="0034759A"/>
    <w:rsid w:val="003503F6"/>
    <w:rsid w:val="003530DD"/>
    <w:rsid w:val="00363F78"/>
    <w:rsid w:val="003971F2"/>
    <w:rsid w:val="003A0A5B"/>
    <w:rsid w:val="003A1176"/>
    <w:rsid w:val="003C0BAE"/>
    <w:rsid w:val="003C390C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14B"/>
    <w:rsid w:val="0047598D"/>
    <w:rsid w:val="004840FD"/>
    <w:rsid w:val="00490F7D"/>
    <w:rsid w:val="00491678"/>
    <w:rsid w:val="004968E2"/>
    <w:rsid w:val="00496D5A"/>
    <w:rsid w:val="004A3EEA"/>
    <w:rsid w:val="004A4D1F"/>
    <w:rsid w:val="004D5282"/>
    <w:rsid w:val="004F1551"/>
    <w:rsid w:val="004F55A3"/>
    <w:rsid w:val="0050496F"/>
    <w:rsid w:val="00513B6F"/>
    <w:rsid w:val="00517C63"/>
    <w:rsid w:val="005247DF"/>
    <w:rsid w:val="005363C4"/>
    <w:rsid w:val="00536BDE"/>
    <w:rsid w:val="00543ACC"/>
    <w:rsid w:val="005440AE"/>
    <w:rsid w:val="0056696D"/>
    <w:rsid w:val="005721D5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1029B"/>
    <w:rsid w:val="00617230"/>
    <w:rsid w:val="00621CE1"/>
    <w:rsid w:val="00621EB0"/>
    <w:rsid w:val="00624DAA"/>
    <w:rsid w:val="00627FC9"/>
    <w:rsid w:val="00643EA7"/>
    <w:rsid w:val="00647FA8"/>
    <w:rsid w:val="00650C5F"/>
    <w:rsid w:val="00654934"/>
    <w:rsid w:val="006620D9"/>
    <w:rsid w:val="00671082"/>
    <w:rsid w:val="00671958"/>
    <w:rsid w:val="00673E64"/>
    <w:rsid w:val="00675843"/>
    <w:rsid w:val="00696324"/>
    <w:rsid w:val="00696477"/>
    <w:rsid w:val="006B36A6"/>
    <w:rsid w:val="006B3A0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B5CB5"/>
    <w:rsid w:val="007C3299"/>
    <w:rsid w:val="007C3BCC"/>
    <w:rsid w:val="007C4546"/>
    <w:rsid w:val="007D6E56"/>
    <w:rsid w:val="007F4155"/>
    <w:rsid w:val="00804730"/>
    <w:rsid w:val="0081554D"/>
    <w:rsid w:val="0081707E"/>
    <w:rsid w:val="00843577"/>
    <w:rsid w:val="008449B3"/>
    <w:rsid w:val="00851D1C"/>
    <w:rsid w:val="00855481"/>
    <w:rsid w:val="0085747A"/>
    <w:rsid w:val="008738BA"/>
    <w:rsid w:val="00884922"/>
    <w:rsid w:val="00885F64"/>
    <w:rsid w:val="008917F9"/>
    <w:rsid w:val="008A45F7"/>
    <w:rsid w:val="008A49C0"/>
    <w:rsid w:val="008B4F40"/>
    <w:rsid w:val="008C0CC0"/>
    <w:rsid w:val="008C19A9"/>
    <w:rsid w:val="008C379D"/>
    <w:rsid w:val="008C4855"/>
    <w:rsid w:val="008C5147"/>
    <w:rsid w:val="008C5359"/>
    <w:rsid w:val="008C5363"/>
    <w:rsid w:val="008D3DFB"/>
    <w:rsid w:val="008E64F4"/>
    <w:rsid w:val="008F12C9"/>
    <w:rsid w:val="008F6E29"/>
    <w:rsid w:val="00916188"/>
    <w:rsid w:val="00920719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0E"/>
    <w:rsid w:val="00A53FA5"/>
    <w:rsid w:val="00A54817"/>
    <w:rsid w:val="00A601C8"/>
    <w:rsid w:val="00A60799"/>
    <w:rsid w:val="00A84C85"/>
    <w:rsid w:val="00A84CFE"/>
    <w:rsid w:val="00A961DC"/>
    <w:rsid w:val="00A97DE1"/>
    <w:rsid w:val="00AB053C"/>
    <w:rsid w:val="00AD0425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AF58C6"/>
    <w:rsid w:val="00B06142"/>
    <w:rsid w:val="00B13277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01"/>
    <w:rsid w:val="00BA3837"/>
    <w:rsid w:val="00BB520A"/>
    <w:rsid w:val="00BD3869"/>
    <w:rsid w:val="00BD66E9"/>
    <w:rsid w:val="00BD6FF4"/>
    <w:rsid w:val="00BE7D0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AC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C2D"/>
    <w:rsid w:val="00D425B2"/>
    <w:rsid w:val="00D428D6"/>
    <w:rsid w:val="00D552B2"/>
    <w:rsid w:val="00D608D1"/>
    <w:rsid w:val="00D74119"/>
    <w:rsid w:val="00D8075B"/>
    <w:rsid w:val="00D8678B"/>
    <w:rsid w:val="00DA2114"/>
    <w:rsid w:val="00DB6B2C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F016A"/>
    <w:rsid w:val="00FF1036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79DE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6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D7453-3BF7-4D71-93C9-556C2CBC8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1312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2023-10-16T09:40:00Z</dcterms:created>
  <dcterms:modified xsi:type="dcterms:W3CDTF">2024-08-22T10:57:00Z</dcterms:modified>
</cp:coreProperties>
</file>